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5B6" w:rsidRDefault="00DE05B6" w:rsidP="00DE05B6">
      <w:pPr>
        <w:tabs>
          <w:tab w:val="left" w:pos="945"/>
        </w:tabs>
      </w:pPr>
      <w:r>
        <w:t>Write the numbers in the boxes below and then compare using &lt; &gt; or =</w:t>
      </w:r>
    </w:p>
    <w:p w:rsidR="00DE05B6" w:rsidRDefault="00DE05B6" w:rsidP="00DE05B6">
      <w:r>
        <w:rPr>
          <w:noProof/>
          <w:lang w:eastAsia="en-GB"/>
        </w:rPr>
        <w:drawing>
          <wp:inline distT="0" distB="0" distL="0" distR="0" wp14:anchorId="6AF58410" wp14:editId="67D85584">
            <wp:extent cx="6057900" cy="81798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9075" cy="8235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5B6" w:rsidRDefault="00DE05B6" w:rsidP="00DE05B6">
      <w:pPr>
        <w:rPr>
          <w:noProof/>
          <w:lang w:eastAsia="en-GB"/>
        </w:rPr>
      </w:pPr>
    </w:p>
    <w:p w:rsidR="00DE05B6" w:rsidRDefault="00DE05B6" w:rsidP="00DE05B6">
      <w:r>
        <w:rPr>
          <w:noProof/>
          <w:lang w:eastAsia="en-GB"/>
        </w:rPr>
        <w:lastRenderedPageBreak/>
        <w:t>Compare the numbers using &lt; &gt; or =</w:t>
      </w:r>
    </w:p>
    <w:p w:rsidR="00DE05B6" w:rsidRPr="00DE05B6" w:rsidRDefault="00DE05B6" w:rsidP="00DE05B6">
      <w:bookmarkStart w:id="0" w:name="_GoBack"/>
      <w:r>
        <w:rPr>
          <w:noProof/>
          <w:lang w:eastAsia="en-GB"/>
        </w:rPr>
        <w:drawing>
          <wp:inline distT="0" distB="0" distL="0" distR="0" wp14:anchorId="31B0BDDA" wp14:editId="3E2186C3">
            <wp:extent cx="5979319" cy="797242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8430" cy="798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5B6" w:rsidRPr="00DE05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955" w:rsidRDefault="003B3955" w:rsidP="00DE05B6">
      <w:pPr>
        <w:spacing w:after="0" w:line="240" w:lineRule="auto"/>
      </w:pPr>
      <w:r>
        <w:separator/>
      </w:r>
    </w:p>
  </w:endnote>
  <w:endnote w:type="continuationSeparator" w:id="0">
    <w:p w:rsidR="003B3955" w:rsidRDefault="003B3955" w:rsidP="00DE0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955" w:rsidRDefault="003B3955" w:rsidP="00DE05B6">
      <w:pPr>
        <w:spacing w:after="0" w:line="240" w:lineRule="auto"/>
      </w:pPr>
      <w:r>
        <w:separator/>
      </w:r>
    </w:p>
  </w:footnote>
  <w:footnote w:type="continuationSeparator" w:id="0">
    <w:p w:rsidR="003B3955" w:rsidRDefault="003B3955" w:rsidP="00DE0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B6"/>
    <w:rsid w:val="003B3955"/>
    <w:rsid w:val="00765F3D"/>
    <w:rsid w:val="00D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70C53"/>
  <w15:chartTrackingRefBased/>
  <w15:docId w15:val="{779324D9-1B7E-4D85-90B0-FEE01A38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05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5B6"/>
  </w:style>
  <w:style w:type="paragraph" w:styleId="Footer">
    <w:name w:val="footer"/>
    <w:basedOn w:val="Normal"/>
    <w:link w:val="FooterChar"/>
    <w:uiPriority w:val="99"/>
    <w:unhideWhenUsed/>
    <w:rsid w:val="00DE05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5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2021-02-02T21:06:00Z</dcterms:created>
  <dcterms:modified xsi:type="dcterms:W3CDTF">2021-02-02T21:11:00Z</dcterms:modified>
</cp:coreProperties>
</file>